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9C3" w:rsidRDefault="007079C3" w:rsidP="007079C3">
      <w:pPr>
        <w:rPr>
          <w:rFonts w:ascii="Franklin Gothic Medium" w:hAnsi="Franklin Gothic Medium"/>
          <w:color w:val="000000"/>
          <w:sz w:val="16"/>
        </w:rPr>
      </w:pPr>
    </w:p>
    <w:p w:rsidR="007079C3" w:rsidRPr="00282706" w:rsidRDefault="007079C3" w:rsidP="007079C3">
      <w:pPr>
        <w:keepNext/>
        <w:ind w:right="141"/>
        <w:jc w:val="center"/>
        <w:outlineLvl w:val="2"/>
        <w:rPr>
          <w:color w:val="000000"/>
          <w:sz w:val="28"/>
          <w:szCs w:val="20"/>
        </w:rPr>
      </w:pPr>
      <w:r>
        <w:rPr>
          <w:noProof/>
          <w:sz w:val="28"/>
          <w:szCs w:val="20"/>
        </w:rPr>
        <w:drawing>
          <wp:inline distT="0" distB="0" distL="0" distR="0" wp14:anchorId="37EB7753" wp14:editId="5F4D8451">
            <wp:extent cx="967105" cy="793115"/>
            <wp:effectExtent l="0" t="0" r="4445" b="6985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C3" w:rsidRPr="00282706" w:rsidRDefault="007079C3" w:rsidP="007079C3">
      <w:pPr>
        <w:jc w:val="center"/>
        <w:rPr>
          <w:color w:val="000000"/>
          <w:sz w:val="10"/>
        </w:rPr>
      </w:pPr>
    </w:p>
    <w:p w:rsidR="007079C3" w:rsidRPr="00282706" w:rsidRDefault="007079C3" w:rsidP="007079C3">
      <w:pPr>
        <w:tabs>
          <w:tab w:val="left" w:pos="5790"/>
        </w:tabs>
        <w:rPr>
          <w:color w:val="000000"/>
          <w:sz w:val="10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НА  ЗАКУПКУ </w:t>
      </w:r>
      <w:r w:rsidR="00982D69" w:rsidRPr="00982D69">
        <w:rPr>
          <w:rFonts w:ascii="Times New Roman" w:hAnsi="Times New Roman" w:cs="Times New Roman"/>
          <w:caps/>
          <w:sz w:val="26"/>
          <w:szCs w:val="26"/>
        </w:rPr>
        <w:t>Запасны</w:t>
      </w:r>
      <w:r w:rsidR="00982D69">
        <w:rPr>
          <w:rFonts w:ascii="Times New Roman" w:hAnsi="Times New Roman" w:cs="Times New Roman"/>
          <w:caps/>
          <w:sz w:val="26"/>
          <w:szCs w:val="26"/>
        </w:rPr>
        <w:t>х</w:t>
      </w:r>
      <w:r w:rsidR="00982D69" w:rsidRPr="00982D69">
        <w:rPr>
          <w:rFonts w:ascii="Times New Roman" w:hAnsi="Times New Roman" w:cs="Times New Roman"/>
          <w:caps/>
          <w:sz w:val="26"/>
          <w:szCs w:val="26"/>
        </w:rPr>
        <w:t xml:space="preserve"> част</w:t>
      </w:r>
      <w:r w:rsidR="00982D69">
        <w:rPr>
          <w:rFonts w:ascii="Times New Roman" w:hAnsi="Times New Roman" w:cs="Times New Roman"/>
          <w:caps/>
          <w:sz w:val="26"/>
          <w:szCs w:val="26"/>
        </w:rPr>
        <w:t>ей</w:t>
      </w:r>
      <w:r w:rsidR="00982D69" w:rsidRPr="00982D69">
        <w:rPr>
          <w:rFonts w:ascii="Times New Roman" w:hAnsi="Times New Roman" w:cs="Times New Roman"/>
          <w:caps/>
          <w:sz w:val="26"/>
          <w:szCs w:val="26"/>
        </w:rPr>
        <w:t xml:space="preserve"> к импортной технике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EA6A92" w:rsidRDefault="00EA6A92" w:rsidP="00EA6A92"/>
    <w:p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:rsidR="00EA6A92" w:rsidRPr="00B96CCA" w:rsidRDefault="00EA6A92" w:rsidP="00EA6A92">
      <w:pPr>
        <w:ind w:firstLine="426"/>
        <w:rPr>
          <w:b/>
        </w:rPr>
      </w:pPr>
    </w:p>
    <w:p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07"/>
      </w:tblGrid>
      <w:tr w:rsidR="00732B7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982D69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982D69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982D69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07" w:type="dxa"/>
          </w:tcPr>
          <w:p w:rsidR="00732B79" w:rsidRPr="00982D69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982D69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8D07C9" w:rsidRPr="00982D69" w:rsidTr="00F44CFA">
        <w:trPr>
          <w:trHeight w:val="516"/>
          <w:jc w:val="center"/>
        </w:trPr>
        <w:tc>
          <w:tcPr>
            <w:tcW w:w="558" w:type="dxa"/>
            <w:vAlign w:val="center"/>
          </w:tcPr>
          <w:p w:rsidR="008D07C9" w:rsidRPr="00982D69" w:rsidRDefault="008D07C9" w:rsidP="00056A9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D07C9" w:rsidRPr="00982D69" w:rsidRDefault="008D07C9" w:rsidP="00B43745">
            <w:pPr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07" w:type="dxa"/>
            <w:vAlign w:val="center"/>
          </w:tcPr>
          <w:p w:rsidR="008D07C9" w:rsidRPr="008D07C9" w:rsidRDefault="008D07C9" w:rsidP="002222CF">
            <w:pPr>
              <w:jc w:val="center"/>
              <w:rPr>
                <w:b/>
                <w:i/>
                <w:sz w:val="22"/>
                <w:szCs w:val="22"/>
              </w:rPr>
            </w:pPr>
            <w:r w:rsidRPr="008D07C9">
              <w:rPr>
                <w:b/>
                <w:i/>
                <w:sz w:val="22"/>
                <w:szCs w:val="22"/>
              </w:rPr>
              <w:t>Перечень запасных частей указан в приложении 1 к техническому заданию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2D69" w:rsidRPr="00982D69" w:rsidRDefault="00982D69" w:rsidP="008D07C9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982D69">
              <w:rPr>
                <w:b/>
                <w:i/>
                <w:color w:val="000000"/>
                <w:sz w:val="22"/>
                <w:szCs w:val="22"/>
              </w:rPr>
              <w:t>Грузополучатель:</w:t>
            </w:r>
          </w:p>
        </w:tc>
        <w:tc>
          <w:tcPr>
            <w:tcW w:w="7807" w:type="dxa"/>
          </w:tcPr>
          <w:p w:rsidR="00982D69" w:rsidRPr="00982D69" w:rsidRDefault="00982D69" w:rsidP="00AE7922">
            <w:pPr>
              <w:rPr>
                <w:sz w:val="22"/>
                <w:szCs w:val="22"/>
              </w:rPr>
            </w:pPr>
            <w:r w:rsidRPr="00982D69">
              <w:rPr>
                <w:color w:val="000000"/>
                <w:sz w:val="22"/>
                <w:szCs w:val="22"/>
              </w:rPr>
              <w:t xml:space="preserve">Филиал АО «ДРСК» «Приморские электрические Сети» </w:t>
            </w:r>
            <w:r w:rsidRPr="00982D69">
              <w:rPr>
                <w:bCs/>
                <w:sz w:val="22"/>
                <w:szCs w:val="22"/>
              </w:rPr>
              <w:t>ИНН/КПП 2801108200/253</w:t>
            </w:r>
            <w:r w:rsidRPr="00982D69">
              <w:rPr>
                <w:sz w:val="22"/>
                <w:szCs w:val="22"/>
              </w:rPr>
              <w:t>731001  РФ, Приморский край, г. Владивосток, ул. Командорская, 13а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2D69" w:rsidRPr="00982D69" w:rsidRDefault="00982D69" w:rsidP="008D07C9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982D69">
              <w:rPr>
                <w:b/>
                <w:bCs/>
                <w:i/>
                <w:iCs/>
                <w:sz w:val="22"/>
                <w:szCs w:val="22"/>
              </w:rPr>
              <w:t xml:space="preserve">Отгрузочные реквизиты </w:t>
            </w:r>
          </w:p>
        </w:tc>
        <w:tc>
          <w:tcPr>
            <w:tcW w:w="7807" w:type="dxa"/>
          </w:tcPr>
          <w:p w:rsidR="00982D69" w:rsidRPr="00982D69" w:rsidRDefault="00982D69" w:rsidP="005C7A46">
            <w:pPr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327355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2D69" w:rsidRPr="00982D69" w:rsidRDefault="00982D69" w:rsidP="00BD2DDE">
            <w:pPr>
              <w:pStyle w:val="aa"/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Требования к поставляемой продукции</w:t>
            </w:r>
          </w:p>
        </w:tc>
        <w:tc>
          <w:tcPr>
            <w:tcW w:w="7807" w:type="dxa"/>
          </w:tcPr>
          <w:p w:rsidR="00982D69" w:rsidRPr="00982D69" w:rsidRDefault="00982D69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>Все запасные части должны быть новыми, ранее не использованными и изготовлены не ранее 2018 г.</w:t>
            </w:r>
            <w:r w:rsidRPr="00982D69">
              <w:rPr>
                <w:i/>
                <w:sz w:val="22"/>
                <w:szCs w:val="22"/>
              </w:rPr>
              <w:t>,</w:t>
            </w:r>
            <w:r w:rsidRPr="00982D69">
              <w:rPr>
                <w:sz w:val="22"/>
                <w:szCs w:val="22"/>
              </w:rPr>
              <w:t xml:space="preserve"> не должны иметь сколов, вмятин, трещин, застарелой ржавчины и других повреждений, указывающих на проведение какого-либо ремонта; должны быть окрашены в один слой в заводских условиях и не иметь следов повторного окрашивания.</w:t>
            </w:r>
          </w:p>
          <w:p w:rsidR="00982D69" w:rsidRPr="00982D69" w:rsidRDefault="00982D69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>Для запасных частей снятых с производства год изготовления может быть ранее 2018 года, но остальные требования без изменений</w:t>
            </w:r>
          </w:p>
          <w:p w:rsidR="00982D69" w:rsidRPr="00982D69" w:rsidRDefault="00982D69" w:rsidP="007319A7">
            <w:pPr>
              <w:pStyle w:val="a5"/>
              <w:tabs>
                <w:tab w:val="left" w:pos="372"/>
              </w:tabs>
              <w:spacing w:before="0" w:line="240" w:lineRule="auto"/>
              <w:ind w:firstLine="89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 xml:space="preserve">3) Для отдельных деталей, узлов и агрегатов должны быть приложены копии паспортов изделия завода-изготовителя и другие сопроводительные документы в соответствии с нормами заводов изготовителей не позднее даты поступления продукции на склад грузополучателя; </w:t>
            </w:r>
          </w:p>
          <w:p w:rsidR="00982D69" w:rsidRPr="00982D69" w:rsidRDefault="00982D69" w:rsidP="007319A7">
            <w:pPr>
              <w:tabs>
                <w:tab w:val="left" w:pos="372"/>
              </w:tabs>
              <w:ind w:firstLine="89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>4) Отдельные узлы и агрегаты должны иметь пломбировку и соответствующую упаковку заводов-изготовителей.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056A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2D69" w:rsidRPr="00982D69" w:rsidRDefault="00982D69" w:rsidP="00B43745">
            <w:pPr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07" w:type="dxa"/>
          </w:tcPr>
          <w:p w:rsidR="00982D69" w:rsidRPr="00982D69" w:rsidRDefault="00982D69" w:rsidP="006A65EA">
            <w:pPr>
              <w:jc w:val="both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 xml:space="preserve">Запасные части должны быть изготовлены в соответствии с требованиями </w:t>
            </w:r>
          </w:p>
          <w:p w:rsidR="00982D69" w:rsidRPr="00982D69" w:rsidRDefault="00982D69" w:rsidP="006A65EA">
            <w:pPr>
              <w:jc w:val="both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>Технических регламентов таможенного союза ТР ТС 018/2011, ТР ТС 010/2011, ТР ТС 031/2012 для запасных частей, подлежащих обязательной сертификации;</w:t>
            </w:r>
          </w:p>
          <w:p w:rsidR="00982D69" w:rsidRPr="00982D69" w:rsidRDefault="00982D69" w:rsidP="006A65EA">
            <w:pPr>
              <w:jc w:val="both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>Для запасных частей, не подлежащих обязательной сертификации, приложить обосновывающие документы об отсутствии необходимости сертификации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982D69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982D69" w:rsidRPr="00982D69" w:rsidRDefault="00982D69" w:rsidP="00385D1D">
            <w:pPr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07" w:type="dxa"/>
          </w:tcPr>
          <w:p w:rsidR="00982D69" w:rsidRPr="00982D69" w:rsidRDefault="00982D69" w:rsidP="00385D1D">
            <w:pPr>
              <w:jc w:val="both"/>
              <w:rPr>
                <w:sz w:val="22"/>
                <w:szCs w:val="22"/>
              </w:rPr>
            </w:pPr>
            <w:r w:rsidRPr="00982D69">
              <w:rPr>
                <w:sz w:val="22"/>
                <w:szCs w:val="22"/>
              </w:rPr>
              <w:t xml:space="preserve">Гарантия на поставляемую продукцию должна быть не менее </w:t>
            </w:r>
            <w:r w:rsidRPr="00982D69">
              <w:rPr>
                <w:sz w:val="22"/>
                <w:szCs w:val="22"/>
                <w:u w:val="single"/>
              </w:rPr>
              <w:t>12 месяцев</w:t>
            </w:r>
            <w:r w:rsidRPr="00982D69">
              <w:rPr>
                <w:sz w:val="22"/>
                <w:szCs w:val="22"/>
              </w:rPr>
              <w:t xml:space="preserve"> со дня ввода в эксплуатацию. </w:t>
            </w:r>
          </w:p>
        </w:tc>
      </w:tr>
      <w:tr w:rsidR="00982D69" w:rsidRPr="00982D69" w:rsidTr="00F44CFA">
        <w:trPr>
          <w:trHeight w:val="227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982D69" w:rsidRPr="00982D69" w:rsidRDefault="00982D69" w:rsidP="00385D1D">
            <w:pPr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07" w:type="dxa"/>
          </w:tcPr>
          <w:p w:rsidR="00982D69" w:rsidRPr="00982D69" w:rsidRDefault="00982D69" w:rsidP="00385D1D">
            <w:pPr>
              <w:jc w:val="both"/>
              <w:rPr>
                <w:bCs/>
                <w:sz w:val="22"/>
                <w:szCs w:val="22"/>
              </w:rPr>
            </w:pPr>
            <w:r w:rsidRPr="00982D69">
              <w:rPr>
                <w:bCs/>
                <w:sz w:val="22"/>
                <w:szCs w:val="22"/>
              </w:rPr>
              <w:t>Отсрочка платежа в течение 30 календарных дней с даты подписания акта сдачи-приемки товара и товарной накладной (ТОРГ-12)</w:t>
            </w:r>
          </w:p>
        </w:tc>
      </w:tr>
      <w:tr w:rsidR="00982D69" w:rsidRPr="00982D69" w:rsidTr="00F44CFA">
        <w:trPr>
          <w:trHeight w:val="274"/>
          <w:jc w:val="center"/>
        </w:trPr>
        <w:tc>
          <w:tcPr>
            <w:tcW w:w="558" w:type="dxa"/>
            <w:vAlign w:val="center"/>
          </w:tcPr>
          <w:p w:rsidR="00982D69" w:rsidRPr="00982D69" w:rsidRDefault="00982D69" w:rsidP="00982D69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982D69" w:rsidRPr="00982D69" w:rsidRDefault="00982D69" w:rsidP="00385D1D">
            <w:pPr>
              <w:rPr>
                <w:b/>
                <w:i/>
                <w:sz w:val="22"/>
                <w:szCs w:val="22"/>
              </w:rPr>
            </w:pPr>
            <w:r w:rsidRPr="00982D69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07" w:type="dxa"/>
          </w:tcPr>
          <w:p w:rsidR="00982D69" w:rsidRPr="00982D69" w:rsidRDefault="00BE5151" w:rsidP="00BE5151">
            <w:pPr>
              <w:jc w:val="both"/>
              <w:rPr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i/>
                <w:sz w:val="22"/>
                <w:szCs w:val="22"/>
              </w:rPr>
              <w:t>В течение 45 календарных дней момента заключения договора поставки</w:t>
            </w:r>
          </w:p>
        </w:tc>
      </w:tr>
    </w:tbl>
    <w:p w:rsidR="00520027" w:rsidRPr="007B613B" w:rsidRDefault="00520027" w:rsidP="005E39C2">
      <w:pPr>
        <w:pStyle w:val="a7"/>
        <w:jc w:val="left"/>
        <w:rPr>
          <w:b/>
          <w:bCs/>
          <w:sz w:val="26"/>
        </w:rPr>
      </w:pPr>
    </w:p>
    <w:p w:rsidR="00DA5291" w:rsidRPr="00D77973" w:rsidRDefault="00DA5291" w:rsidP="00DA5291">
      <w:pPr>
        <w:pStyle w:val="af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:rsidR="00DA5291" w:rsidRPr="006200F8" w:rsidRDefault="00DA5291" w:rsidP="00DA5291">
      <w:pPr>
        <w:pStyle w:val="af"/>
        <w:ind w:firstLine="709"/>
        <w:jc w:val="both"/>
        <w:rPr>
          <w:sz w:val="24"/>
          <w:szCs w:val="24"/>
        </w:rPr>
      </w:pP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lastRenderedPageBreak/>
        <w:t xml:space="preserve">1) </w:t>
      </w:r>
      <w:r w:rsidRPr="007319A7">
        <w:rPr>
          <w:b/>
          <w:i/>
          <w:sz w:val="24"/>
          <w:u w:val="single"/>
        </w:rPr>
        <w:t xml:space="preserve">Участник в предложении </w:t>
      </w:r>
      <w:r>
        <w:rPr>
          <w:b/>
          <w:i/>
          <w:sz w:val="24"/>
          <w:u w:val="single"/>
        </w:rPr>
        <w:t>п</w:t>
      </w:r>
      <w:r w:rsidRPr="007319A7">
        <w:rPr>
          <w:b/>
          <w:i/>
          <w:sz w:val="24"/>
          <w:u w:val="single"/>
        </w:rPr>
        <w:t>о каждому наименованию запасной части должен указать:</w:t>
      </w:r>
      <w:r w:rsidRPr="007319A7">
        <w:rPr>
          <w:sz w:val="24"/>
        </w:rPr>
        <w:t>: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>а) Год изготовления запасной части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б) Завод изготовитель </w:t>
      </w:r>
    </w:p>
    <w:p w:rsidR="007B613B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>в) Наличие соответствующих сопроводительных документов (копии паспортов, копии сертификатов соответствия и т.д.) (указать на какие конкретно запасные части имеются указанные документы)</w:t>
      </w:r>
    </w:p>
    <w:p w:rsidR="00327355" w:rsidRDefault="007319A7" w:rsidP="007319A7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DA5291" w:rsidRPr="007319A7">
        <w:rPr>
          <w:sz w:val="24"/>
          <w:szCs w:val="24"/>
        </w:rPr>
        <w:t>Участник должен предоставить сертификат</w:t>
      </w:r>
      <w:r w:rsidR="007B613B" w:rsidRPr="007319A7">
        <w:rPr>
          <w:sz w:val="24"/>
          <w:szCs w:val="24"/>
        </w:rPr>
        <w:t>ы</w:t>
      </w:r>
      <w:r w:rsidR="00DA5291" w:rsidRPr="007319A7">
        <w:rPr>
          <w:sz w:val="24"/>
          <w:szCs w:val="24"/>
        </w:rPr>
        <w:t xml:space="preserve"> соответствия требованиям техническ</w:t>
      </w:r>
      <w:r w:rsidR="006A65EA">
        <w:rPr>
          <w:sz w:val="24"/>
          <w:szCs w:val="24"/>
        </w:rPr>
        <w:t>их</w:t>
      </w:r>
      <w:r w:rsidR="00DA5291" w:rsidRPr="007319A7">
        <w:rPr>
          <w:sz w:val="24"/>
          <w:szCs w:val="24"/>
        </w:rPr>
        <w:t xml:space="preserve"> регламент</w:t>
      </w:r>
      <w:r w:rsidR="006A65EA">
        <w:rPr>
          <w:sz w:val="24"/>
          <w:szCs w:val="24"/>
        </w:rPr>
        <w:t>ов</w:t>
      </w:r>
      <w:r w:rsidR="00DA5291" w:rsidRPr="007319A7">
        <w:rPr>
          <w:sz w:val="24"/>
          <w:szCs w:val="24"/>
        </w:rPr>
        <w:t xml:space="preserve"> таможенного союза </w:t>
      </w:r>
      <w:r w:rsidR="006A65EA" w:rsidRPr="006A65EA">
        <w:rPr>
          <w:sz w:val="24"/>
          <w:szCs w:val="24"/>
        </w:rPr>
        <w:t>ТР ТС 018/2011, ТР ТС 010/2011, ТР ТС 031/2012</w:t>
      </w:r>
      <w:r w:rsidR="00DA5291" w:rsidRPr="007319A7">
        <w:rPr>
          <w:sz w:val="24"/>
          <w:szCs w:val="24"/>
        </w:rPr>
        <w:t xml:space="preserve"> </w:t>
      </w:r>
      <w:r w:rsidRPr="007319A7">
        <w:rPr>
          <w:sz w:val="24"/>
          <w:szCs w:val="24"/>
        </w:rPr>
        <w:t>Для запасных частей не подлежащих обязательной сертификации, приложить к техническому предложению обосновывающие документы об отсутствии необходимости сертификации</w:t>
      </w:r>
    </w:p>
    <w:p w:rsidR="00DA5291" w:rsidRPr="006200F8" w:rsidRDefault="00DA5291" w:rsidP="005E39C2">
      <w:pPr>
        <w:pStyle w:val="a7"/>
        <w:jc w:val="left"/>
        <w:rPr>
          <w:b/>
          <w:bCs/>
          <w:szCs w:val="24"/>
        </w:rPr>
      </w:pPr>
    </w:p>
    <w:p w:rsidR="00F51E5A" w:rsidRPr="00850270" w:rsidRDefault="00F51E5A" w:rsidP="00F51E5A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:rsidR="00F51E5A" w:rsidRDefault="00F51E5A" w:rsidP="00F51E5A">
      <w:pPr>
        <w:tabs>
          <w:tab w:val="left" w:pos="993"/>
        </w:tabs>
        <w:ind w:firstLine="567"/>
        <w:jc w:val="both"/>
      </w:pP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327355">
        <w:t>эквивалента</w:t>
      </w:r>
      <w:r w:rsidRPr="00486EDE">
        <w:t>.</w:t>
      </w:r>
    </w:p>
    <w:p w:rsidR="00373283" w:rsidRPr="0035332B" w:rsidRDefault="00373283" w:rsidP="005E39C2">
      <w:pPr>
        <w:pStyle w:val="a7"/>
        <w:jc w:val="left"/>
        <w:rPr>
          <w:b/>
          <w:bCs/>
          <w:szCs w:val="24"/>
        </w:rPr>
      </w:pPr>
    </w:p>
    <w:p w:rsidR="00DA5291" w:rsidRPr="0035332B" w:rsidRDefault="00DA5291" w:rsidP="005E39C2">
      <w:pPr>
        <w:pStyle w:val="a7"/>
        <w:jc w:val="left"/>
        <w:rPr>
          <w:b/>
          <w:bCs/>
          <w:szCs w:val="24"/>
        </w:rPr>
      </w:pPr>
    </w:p>
    <w:p w:rsidR="001B3C6D" w:rsidRPr="008D07C9" w:rsidRDefault="008D07C9" w:rsidP="005E39C2">
      <w:pPr>
        <w:pStyle w:val="a7"/>
        <w:jc w:val="left"/>
        <w:rPr>
          <w:bCs/>
          <w:sz w:val="26"/>
        </w:rPr>
      </w:pPr>
      <w:r w:rsidRPr="008D07C9">
        <w:rPr>
          <w:bCs/>
          <w:sz w:val="26"/>
        </w:rPr>
        <w:t>Приложение 1</w:t>
      </w:r>
      <w:r>
        <w:rPr>
          <w:bCs/>
          <w:sz w:val="26"/>
        </w:rPr>
        <w:t>: Перечень запасных частей со структурой НМЦ</w:t>
      </w:r>
    </w:p>
    <w:p w:rsidR="008D07C9" w:rsidRDefault="008D07C9" w:rsidP="005E39C2">
      <w:pPr>
        <w:pStyle w:val="a7"/>
        <w:jc w:val="left"/>
        <w:rPr>
          <w:b/>
          <w:bCs/>
          <w:sz w:val="26"/>
        </w:rPr>
      </w:pPr>
    </w:p>
    <w:p w:rsidR="007F2200" w:rsidRDefault="007F2200" w:rsidP="005E39C2">
      <w:pPr>
        <w:pStyle w:val="a7"/>
        <w:jc w:val="left"/>
        <w:rPr>
          <w:b/>
          <w:bCs/>
          <w:sz w:val="26"/>
        </w:rPr>
      </w:pPr>
    </w:p>
    <w:p w:rsidR="007F2200" w:rsidRDefault="007F2200" w:rsidP="005E39C2">
      <w:pPr>
        <w:pStyle w:val="a7"/>
        <w:jc w:val="left"/>
        <w:rPr>
          <w:b/>
          <w:bCs/>
          <w:sz w:val="26"/>
        </w:rPr>
      </w:pPr>
    </w:p>
    <w:p w:rsidR="00BE5151" w:rsidRDefault="00BE5151" w:rsidP="005E39C2">
      <w:pPr>
        <w:pStyle w:val="a7"/>
        <w:jc w:val="left"/>
        <w:rPr>
          <w:b/>
          <w:bCs/>
          <w:sz w:val="26"/>
        </w:rPr>
      </w:pPr>
    </w:p>
    <w:p w:rsidR="00BE5151" w:rsidRDefault="00BE5151" w:rsidP="005E39C2">
      <w:pPr>
        <w:pStyle w:val="a7"/>
        <w:jc w:val="left"/>
        <w:rPr>
          <w:b/>
          <w:bCs/>
          <w:sz w:val="26"/>
        </w:rPr>
      </w:pPr>
    </w:p>
    <w:p w:rsidR="00732B79" w:rsidRDefault="00732B79" w:rsidP="005E39C2">
      <w:pPr>
        <w:pStyle w:val="a7"/>
        <w:jc w:val="left"/>
        <w:rPr>
          <w:b/>
          <w:bCs/>
          <w:sz w:val="26"/>
        </w:rPr>
      </w:pPr>
    </w:p>
    <w:p w:rsidR="001B3C6D" w:rsidRPr="00A771A9" w:rsidRDefault="001B3C6D" w:rsidP="005E39C2">
      <w:pPr>
        <w:pStyle w:val="a7"/>
        <w:jc w:val="left"/>
        <w:rPr>
          <w:b/>
          <w:bCs/>
          <w:i/>
          <w:sz w:val="26"/>
        </w:rPr>
      </w:pPr>
      <w:bookmarkStart w:id="0" w:name="_GoBack"/>
      <w:bookmarkEnd w:id="0"/>
    </w:p>
    <w:p w:rsidR="007B00D4" w:rsidRDefault="007B00D4" w:rsidP="005E39C2">
      <w:pPr>
        <w:rPr>
          <w:sz w:val="18"/>
          <w:szCs w:val="18"/>
        </w:rPr>
      </w:pPr>
    </w:p>
    <w:p w:rsidR="007B00D4" w:rsidRDefault="007B00D4" w:rsidP="005E39C2">
      <w:pPr>
        <w:rPr>
          <w:sz w:val="18"/>
          <w:szCs w:val="18"/>
        </w:rPr>
      </w:pPr>
    </w:p>
    <w:p w:rsidR="007B00D4" w:rsidRDefault="007B00D4" w:rsidP="005E39C2">
      <w:pPr>
        <w:rPr>
          <w:sz w:val="18"/>
          <w:szCs w:val="18"/>
        </w:rPr>
      </w:pPr>
    </w:p>
    <w:p w:rsidR="007B00D4" w:rsidRDefault="007B00D4" w:rsidP="005E39C2">
      <w:pPr>
        <w:rPr>
          <w:sz w:val="18"/>
          <w:szCs w:val="18"/>
        </w:rPr>
      </w:pPr>
    </w:p>
    <w:p w:rsidR="007B00D4" w:rsidRDefault="007B00D4" w:rsidP="005E39C2">
      <w:pPr>
        <w:rPr>
          <w:sz w:val="18"/>
          <w:szCs w:val="18"/>
        </w:rPr>
      </w:pPr>
    </w:p>
    <w:sectPr w:rsidR="007B00D4" w:rsidSect="00F552C6">
      <w:footerReference w:type="default" r:id="rId9"/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3FB" w:rsidRDefault="001243FB" w:rsidP="006C00DC">
      <w:r>
        <w:separator/>
      </w:r>
    </w:p>
  </w:endnote>
  <w:endnote w:type="continuationSeparator" w:id="0">
    <w:p w:rsidR="001243FB" w:rsidRDefault="001243FB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C5948" w:rsidRPr="00D962A2" w:rsidRDefault="00DC5948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AD508D">
          <w:rPr>
            <w:noProof/>
            <w:sz w:val="20"/>
            <w:szCs w:val="20"/>
          </w:rPr>
          <w:t>2</w:t>
        </w:r>
        <w:r w:rsidRPr="00D962A2">
          <w:rPr>
            <w:sz w:val="20"/>
            <w:szCs w:val="20"/>
          </w:rPr>
          <w:fldChar w:fldCharType="end"/>
        </w:r>
      </w:p>
    </w:sdtContent>
  </w:sdt>
  <w:p w:rsidR="00DC5948" w:rsidRDefault="00DC594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3FB" w:rsidRDefault="001243FB" w:rsidP="006C00DC">
      <w:r>
        <w:separator/>
      </w:r>
    </w:p>
  </w:footnote>
  <w:footnote w:type="continuationSeparator" w:id="0">
    <w:p w:rsidR="001243FB" w:rsidRDefault="001243FB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016D3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A64C4"/>
    <w:rsid w:val="000B224B"/>
    <w:rsid w:val="000C1D91"/>
    <w:rsid w:val="000C58D7"/>
    <w:rsid w:val="000E080E"/>
    <w:rsid w:val="000F1FE2"/>
    <w:rsid w:val="000F3D90"/>
    <w:rsid w:val="000F746E"/>
    <w:rsid w:val="00111D94"/>
    <w:rsid w:val="00114150"/>
    <w:rsid w:val="00115003"/>
    <w:rsid w:val="001243FB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80AC6"/>
    <w:rsid w:val="00180C1C"/>
    <w:rsid w:val="001905B1"/>
    <w:rsid w:val="001A76E5"/>
    <w:rsid w:val="001B3C6D"/>
    <w:rsid w:val="001B48F9"/>
    <w:rsid w:val="001B7DAA"/>
    <w:rsid w:val="001C3F00"/>
    <w:rsid w:val="001C4A5F"/>
    <w:rsid w:val="001E6849"/>
    <w:rsid w:val="001E7FE5"/>
    <w:rsid w:val="001F7AA2"/>
    <w:rsid w:val="00207753"/>
    <w:rsid w:val="00213061"/>
    <w:rsid w:val="00214C22"/>
    <w:rsid w:val="002222CF"/>
    <w:rsid w:val="00231D6A"/>
    <w:rsid w:val="00234370"/>
    <w:rsid w:val="00257146"/>
    <w:rsid w:val="002652BA"/>
    <w:rsid w:val="0027274A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F55"/>
    <w:rsid w:val="00366125"/>
    <w:rsid w:val="003673DC"/>
    <w:rsid w:val="00373283"/>
    <w:rsid w:val="003760E3"/>
    <w:rsid w:val="00381C59"/>
    <w:rsid w:val="00384F38"/>
    <w:rsid w:val="00385D1D"/>
    <w:rsid w:val="00387E05"/>
    <w:rsid w:val="00392AC1"/>
    <w:rsid w:val="003A0164"/>
    <w:rsid w:val="003A200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3165"/>
    <w:rsid w:val="00446043"/>
    <w:rsid w:val="004503A6"/>
    <w:rsid w:val="00450E59"/>
    <w:rsid w:val="00461D64"/>
    <w:rsid w:val="00474250"/>
    <w:rsid w:val="00475BC6"/>
    <w:rsid w:val="004763E5"/>
    <w:rsid w:val="00476EFB"/>
    <w:rsid w:val="00486E3B"/>
    <w:rsid w:val="00486EDE"/>
    <w:rsid w:val="004955D1"/>
    <w:rsid w:val="0049603F"/>
    <w:rsid w:val="004A530E"/>
    <w:rsid w:val="004B0AF6"/>
    <w:rsid w:val="004B1B59"/>
    <w:rsid w:val="004B2847"/>
    <w:rsid w:val="004B3972"/>
    <w:rsid w:val="004B5065"/>
    <w:rsid w:val="004C04AB"/>
    <w:rsid w:val="004C4F5E"/>
    <w:rsid w:val="004D3319"/>
    <w:rsid w:val="004F0E6C"/>
    <w:rsid w:val="004F6453"/>
    <w:rsid w:val="00510DD4"/>
    <w:rsid w:val="00515B10"/>
    <w:rsid w:val="00517D4D"/>
    <w:rsid w:val="00520027"/>
    <w:rsid w:val="00520546"/>
    <w:rsid w:val="00527975"/>
    <w:rsid w:val="00530744"/>
    <w:rsid w:val="00545FB1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5D65"/>
    <w:rsid w:val="006A65EA"/>
    <w:rsid w:val="006B0490"/>
    <w:rsid w:val="006C00DC"/>
    <w:rsid w:val="006D4E2C"/>
    <w:rsid w:val="006D5DFA"/>
    <w:rsid w:val="006E0774"/>
    <w:rsid w:val="006E116B"/>
    <w:rsid w:val="00700077"/>
    <w:rsid w:val="00703B19"/>
    <w:rsid w:val="007079C3"/>
    <w:rsid w:val="007158FD"/>
    <w:rsid w:val="007172DD"/>
    <w:rsid w:val="0072409A"/>
    <w:rsid w:val="007309AA"/>
    <w:rsid w:val="00730A44"/>
    <w:rsid w:val="007319A7"/>
    <w:rsid w:val="00732B79"/>
    <w:rsid w:val="0073601D"/>
    <w:rsid w:val="00736994"/>
    <w:rsid w:val="0074136B"/>
    <w:rsid w:val="007835BB"/>
    <w:rsid w:val="0079592E"/>
    <w:rsid w:val="00797BA3"/>
    <w:rsid w:val="007B00D4"/>
    <w:rsid w:val="007B1A3B"/>
    <w:rsid w:val="007B3365"/>
    <w:rsid w:val="007B5860"/>
    <w:rsid w:val="007B613B"/>
    <w:rsid w:val="007C51E6"/>
    <w:rsid w:val="007D2C4B"/>
    <w:rsid w:val="007D3038"/>
    <w:rsid w:val="007D5B90"/>
    <w:rsid w:val="007E55E8"/>
    <w:rsid w:val="007F2200"/>
    <w:rsid w:val="007F2D10"/>
    <w:rsid w:val="00806ADD"/>
    <w:rsid w:val="00812B5D"/>
    <w:rsid w:val="00817E59"/>
    <w:rsid w:val="00824B77"/>
    <w:rsid w:val="00830A35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C16F5"/>
    <w:rsid w:val="008D07C9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43CD"/>
    <w:rsid w:val="00982D69"/>
    <w:rsid w:val="00983C40"/>
    <w:rsid w:val="00992C3D"/>
    <w:rsid w:val="009A0FA0"/>
    <w:rsid w:val="009A1BE9"/>
    <w:rsid w:val="009C0911"/>
    <w:rsid w:val="009C6764"/>
    <w:rsid w:val="009C7E0D"/>
    <w:rsid w:val="009E524E"/>
    <w:rsid w:val="009F10BE"/>
    <w:rsid w:val="009F1CBA"/>
    <w:rsid w:val="009F2D41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D508D"/>
    <w:rsid w:val="00AE60C5"/>
    <w:rsid w:val="00AE7922"/>
    <w:rsid w:val="00AF4223"/>
    <w:rsid w:val="00B17A56"/>
    <w:rsid w:val="00B32ADD"/>
    <w:rsid w:val="00B33ABE"/>
    <w:rsid w:val="00B43745"/>
    <w:rsid w:val="00B459DD"/>
    <w:rsid w:val="00B46D3A"/>
    <w:rsid w:val="00B60108"/>
    <w:rsid w:val="00B66877"/>
    <w:rsid w:val="00B71331"/>
    <w:rsid w:val="00B71538"/>
    <w:rsid w:val="00B74A27"/>
    <w:rsid w:val="00B80196"/>
    <w:rsid w:val="00B946F5"/>
    <w:rsid w:val="00B96CCA"/>
    <w:rsid w:val="00BB1462"/>
    <w:rsid w:val="00BB2287"/>
    <w:rsid w:val="00BB2660"/>
    <w:rsid w:val="00BC2585"/>
    <w:rsid w:val="00BC444A"/>
    <w:rsid w:val="00BC71A8"/>
    <w:rsid w:val="00BD2DDE"/>
    <w:rsid w:val="00BE5151"/>
    <w:rsid w:val="00BF399B"/>
    <w:rsid w:val="00BF5ECF"/>
    <w:rsid w:val="00C44F54"/>
    <w:rsid w:val="00C51332"/>
    <w:rsid w:val="00C54E0E"/>
    <w:rsid w:val="00C57A4E"/>
    <w:rsid w:val="00C60A2A"/>
    <w:rsid w:val="00C74140"/>
    <w:rsid w:val="00C802CE"/>
    <w:rsid w:val="00C83C8D"/>
    <w:rsid w:val="00C83D39"/>
    <w:rsid w:val="00C8524D"/>
    <w:rsid w:val="00C94AC2"/>
    <w:rsid w:val="00C955F8"/>
    <w:rsid w:val="00CA1866"/>
    <w:rsid w:val="00CA6D18"/>
    <w:rsid w:val="00CB51CD"/>
    <w:rsid w:val="00CC3E8D"/>
    <w:rsid w:val="00CC607B"/>
    <w:rsid w:val="00CE1ED1"/>
    <w:rsid w:val="00CE2F66"/>
    <w:rsid w:val="00CE4D51"/>
    <w:rsid w:val="00CF71AC"/>
    <w:rsid w:val="00D15721"/>
    <w:rsid w:val="00D4016D"/>
    <w:rsid w:val="00D546B6"/>
    <w:rsid w:val="00D6664C"/>
    <w:rsid w:val="00D71D25"/>
    <w:rsid w:val="00D87F56"/>
    <w:rsid w:val="00D962A2"/>
    <w:rsid w:val="00DA29ED"/>
    <w:rsid w:val="00DA2C64"/>
    <w:rsid w:val="00DA459F"/>
    <w:rsid w:val="00DA5291"/>
    <w:rsid w:val="00DB114E"/>
    <w:rsid w:val="00DB417E"/>
    <w:rsid w:val="00DB4BDC"/>
    <w:rsid w:val="00DB6BB5"/>
    <w:rsid w:val="00DB77BA"/>
    <w:rsid w:val="00DC110D"/>
    <w:rsid w:val="00DC5948"/>
    <w:rsid w:val="00DD5A1A"/>
    <w:rsid w:val="00DE2F61"/>
    <w:rsid w:val="00DE45C1"/>
    <w:rsid w:val="00DF4FC0"/>
    <w:rsid w:val="00E114B2"/>
    <w:rsid w:val="00E2065B"/>
    <w:rsid w:val="00E33A2F"/>
    <w:rsid w:val="00E37092"/>
    <w:rsid w:val="00E47344"/>
    <w:rsid w:val="00E6206C"/>
    <w:rsid w:val="00E77F00"/>
    <w:rsid w:val="00E85873"/>
    <w:rsid w:val="00EA1AE8"/>
    <w:rsid w:val="00EA6A92"/>
    <w:rsid w:val="00EB35E3"/>
    <w:rsid w:val="00EB433E"/>
    <w:rsid w:val="00EB608C"/>
    <w:rsid w:val="00EC0864"/>
    <w:rsid w:val="00EC4FC6"/>
    <w:rsid w:val="00ED18EA"/>
    <w:rsid w:val="00ED2EAE"/>
    <w:rsid w:val="00EE5B62"/>
    <w:rsid w:val="00EF66A3"/>
    <w:rsid w:val="00F01D52"/>
    <w:rsid w:val="00F06E03"/>
    <w:rsid w:val="00F24B76"/>
    <w:rsid w:val="00F341D3"/>
    <w:rsid w:val="00F40F79"/>
    <w:rsid w:val="00F44CFA"/>
    <w:rsid w:val="00F46CE4"/>
    <w:rsid w:val="00F50FBC"/>
    <w:rsid w:val="00F51E5A"/>
    <w:rsid w:val="00F53FF8"/>
    <w:rsid w:val="00F542B4"/>
    <w:rsid w:val="00F552C6"/>
    <w:rsid w:val="00F56223"/>
    <w:rsid w:val="00F62406"/>
    <w:rsid w:val="00F6527F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F68DB1-C264-429C-B706-672DACCE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23E88-736E-4C11-B0CA-2B4279F4B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7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3755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Терёшкина Гузалия Мавлимьяновна</cp:lastModifiedBy>
  <cp:revision>10</cp:revision>
  <cp:lastPrinted>2019-07-02T06:14:00Z</cp:lastPrinted>
  <dcterms:created xsi:type="dcterms:W3CDTF">2019-02-04T01:56:00Z</dcterms:created>
  <dcterms:modified xsi:type="dcterms:W3CDTF">2019-07-05T07:07:00Z</dcterms:modified>
</cp:coreProperties>
</file>